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C2E5C">
        <w:rPr>
          <w:rFonts w:cs="Arial"/>
          <w:b/>
          <w:caps/>
          <w:sz w:val="28"/>
          <w:szCs w:val="28"/>
        </w:rPr>
        <w:t>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3C2E5C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C2E5C">
              <w:rPr>
                <w:rFonts w:cs="Arial"/>
                <w:sz w:val="20"/>
                <w:szCs w:val="20"/>
              </w:rPr>
              <w:t>Ao DER - Departamento de Estradas de Rodagem do Estado de São Paulo, solicitando capina e limpeza junto a ponto de ônibus localizado na Rodovia Nilo Máximo, no sentido Santa Branca - Jacareí, próximo ao acesso à Rua Pedro Gonçalves, no Jardim Paraíso, neste Município.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3C2E5C">
        <w:rPr>
          <w:rFonts w:cs="Arial"/>
        </w:rPr>
        <w:t xml:space="preserve"> </w:t>
      </w:r>
      <w:r w:rsidR="003C2E5C" w:rsidRPr="003C2E5C">
        <w:rPr>
          <w:rFonts w:cs="Arial"/>
        </w:rPr>
        <w:t>ao DER - Departamento de Estradas de Rodagem do Estado de São Paulo solicitando capina e limpeza junto a ponto de ônibus localizado na Rodovia Nilo Máximo, no sentido Santa Branca - Jacareí, próximo ao acesso à Rua Pedro Gonçalves, no Jardim Paraíso, neste Município.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dessa </w:t>
      </w:r>
      <w:r w:rsidR="00BA404A">
        <w:rPr>
          <w:rFonts w:cs="Arial"/>
        </w:rPr>
        <w:t>empresa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3C2E5C" w:rsidRDefault="00700086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3C2E5C">
        <w:rPr>
          <w:rFonts w:cs="Arial"/>
        </w:rPr>
        <w:t>5 de fevereiro de 2020.</w:t>
      </w:r>
    </w:p>
    <w:p w:rsidR="003C2E5C" w:rsidRDefault="003C2E5C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2E5C" w:rsidRDefault="003C2E5C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2E5C" w:rsidRPr="00A34F2C" w:rsidRDefault="003C2E5C" w:rsidP="00A34F2C">
      <w:pPr>
        <w:jc w:val="center"/>
        <w:rPr>
          <w:b/>
          <w:smallCaps/>
        </w:rPr>
      </w:pPr>
      <w:r w:rsidRPr="00A34F2C">
        <w:rPr>
          <w:b/>
          <w:smallCaps/>
        </w:rPr>
        <w:t>VALMIR DO PARQUE MEIA LUA</w:t>
      </w:r>
    </w:p>
    <w:p w:rsidR="003C2E5C" w:rsidRDefault="003C2E5C" w:rsidP="002F1214">
      <w:pPr>
        <w:jc w:val="center"/>
      </w:pPr>
      <w:r>
        <w:t>Vereador - Líder do DC</w:t>
      </w:r>
      <w:bookmarkStart w:id="0" w:name="_GoBack"/>
      <w:bookmarkEnd w:id="0"/>
    </w:p>
    <w:sectPr w:rsidR="003C2E5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E03" w:rsidRDefault="00694E03">
      <w:r>
        <w:separator/>
      </w:r>
    </w:p>
  </w:endnote>
  <w:endnote w:type="continuationSeparator" w:id="0">
    <w:p w:rsidR="00694E03" w:rsidRDefault="00694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E03" w:rsidRDefault="00694E03">
      <w:r>
        <w:separator/>
      </w:r>
    </w:p>
  </w:footnote>
  <w:footnote w:type="continuationSeparator" w:id="0">
    <w:p w:rsidR="00694E03" w:rsidRDefault="00694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848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F745E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76975"/>
    <w:rsid w:val="00381797"/>
    <w:rsid w:val="003848C4"/>
    <w:rsid w:val="00397FF3"/>
    <w:rsid w:val="003A77BE"/>
    <w:rsid w:val="003C2E5C"/>
    <w:rsid w:val="003E188F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5F745E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94E03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61AAD-A2A5-48AD-81A0-73E349AB4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2020-01-29T13:08:00Z</cp:lastPrinted>
  <dcterms:created xsi:type="dcterms:W3CDTF">2020-01-29T13:08:00Z</dcterms:created>
  <dcterms:modified xsi:type="dcterms:W3CDTF">2020-01-29T13:08:00Z</dcterms:modified>
</cp:coreProperties>
</file>